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8CEDF" w14:textId="77777777" w:rsidR="00B14FB8" w:rsidRDefault="00B14FB8" w:rsidP="00B14F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fl.1425-34)</w:t>
      </w:r>
    </w:p>
    <w:p w14:paraId="17E50C2B" w14:textId="77777777" w:rsidR="00B14FB8" w:rsidRDefault="00B14FB8" w:rsidP="00B14FB8">
      <w:pPr>
        <w:rPr>
          <w:rFonts w:ascii="Times New Roman" w:hAnsi="Times New Roman" w:cs="Times New Roman"/>
          <w:sz w:val="24"/>
          <w:szCs w:val="24"/>
        </w:rPr>
      </w:pPr>
    </w:p>
    <w:p w14:paraId="49108837" w14:textId="77777777" w:rsidR="00B14FB8" w:rsidRDefault="00B14FB8" w:rsidP="00B14FB8">
      <w:pPr>
        <w:rPr>
          <w:rFonts w:ascii="Times New Roman" w:hAnsi="Times New Roman" w:cs="Times New Roman"/>
          <w:sz w:val="24"/>
          <w:szCs w:val="24"/>
        </w:rPr>
      </w:pPr>
    </w:p>
    <w:p w14:paraId="1A468178" w14:textId="77777777" w:rsidR="00B14FB8" w:rsidRDefault="00B14FB8" w:rsidP="00B14F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1425-34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Derbyshire.</w:t>
      </w:r>
    </w:p>
    <w:p w14:paraId="1DE1AA1E" w14:textId="77777777" w:rsidR="00B14FB8" w:rsidRDefault="00B14FB8" w:rsidP="00B14F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75480C59" w14:textId="77777777" w:rsidR="00B14FB8" w:rsidRDefault="00B14FB8" w:rsidP="00B14FB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p.75)</w:t>
      </w:r>
    </w:p>
    <w:p w14:paraId="680EAF29" w14:textId="77777777" w:rsidR="00B14FB8" w:rsidRDefault="00B14FB8" w:rsidP="00B14FB8">
      <w:pPr>
        <w:rPr>
          <w:rFonts w:ascii="Times New Roman" w:hAnsi="Times New Roman" w:cs="Times New Roman"/>
          <w:sz w:val="24"/>
          <w:szCs w:val="24"/>
        </w:rPr>
      </w:pPr>
    </w:p>
    <w:p w14:paraId="1662A96A" w14:textId="77777777" w:rsidR="00B14FB8" w:rsidRDefault="00B14FB8" w:rsidP="00B14FB8">
      <w:pPr>
        <w:rPr>
          <w:rFonts w:ascii="Times New Roman" w:hAnsi="Times New Roman" w:cs="Times New Roman"/>
          <w:sz w:val="24"/>
          <w:szCs w:val="24"/>
        </w:rPr>
      </w:pPr>
    </w:p>
    <w:p w14:paraId="620A021A" w14:textId="77777777" w:rsidR="00B14FB8" w:rsidRDefault="00B14FB8" w:rsidP="00B14F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03725612" w14:textId="77777777" w:rsidR="006B2F86" w:rsidRPr="00E71FC3" w:rsidRDefault="00B14F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AA8D6" w14:textId="77777777" w:rsidR="00B14FB8" w:rsidRDefault="00B14FB8" w:rsidP="00E71FC3">
      <w:r>
        <w:separator/>
      </w:r>
    </w:p>
  </w:endnote>
  <w:endnote w:type="continuationSeparator" w:id="0">
    <w:p w14:paraId="7B147967" w14:textId="77777777" w:rsidR="00B14FB8" w:rsidRDefault="00B14F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F80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C9AA6" w14:textId="77777777" w:rsidR="00B14FB8" w:rsidRDefault="00B14FB8" w:rsidP="00E71FC3">
      <w:r>
        <w:separator/>
      </w:r>
    </w:p>
  </w:footnote>
  <w:footnote w:type="continuationSeparator" w:id="0">
    <w:p w14:paraId="124293AF" w14:textId="77777777" w:rsidR="00B14FB8" w:rsidRDefault="00B14F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FB8"/>
    <w:rsid w:val="001A7C09"/>
    <w:rsid w:val="00577BD5"/>
    <w:rsid w:val="00656CBA"/>
    <w:rsid w:val="006A1F77"/>
    <w:rsid w:val="00733BE7"/>
    <w:rsid w:val="00AB52E8"/>
    <w:rsid w:val="00B14FB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9BB2F"/>
  <w15:chartTrackingRefBased/>
  <w15:docId w15:val="{A50A4885-A33D-449D-95E0-AFDBF6CF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4FB8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2018-10-02T19:10:00Z</dcterms:created>
  <dcterms:modified xsi:type="dcterms:W3CDTF">2018-10-02T19:11:00Z</dcterms:modified>
</cp:coreProperties>
</file>